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5AE" w:rsidRDefault="005E35AE">
      <w:pPr>
        <w:jc w:val="center"/>
        <w:rPr>
          <w:b/>
          <w:sz w:val="22"/>
          <w:szCs w:val="22"/>
        </w:rPr>
      </w:pPr>
    </w:p>
    <w:p w:rsidR="005E35AE" w:rsidRDefault="005E35AE">
      <w:pPr>
        <w:jc w:val="center"/>
        <w:rPr>
          <w:b/>
          <w:sz w:val="22"/>
          <w:szCs w:val="22"/>
        </w:rPr>
      </w:pPr>
    </w:p>
    <w:p w:rsidR="005E35AE" w:rsidRDefault="005E35AE">
      <w:pPr>
        <w:jc w:val="center"/>
        <w:rPr>
          <w:b/>
          <w:sz w:val="22"/>
          <w:szCs w:val="22"/>
        </w:rPr>
      </w:pPr>
    </w:p>
    <w:p w:rsidR="005E35AE" w:rsidRDefault="005E35AE">
      <w:pPr>
        <w:jc w:val="center"/>
        <w:rPr>
          <w:b/>
          <w:sz w:val="22"/>
          <w:szCs w:val="22"/>
        </w:rPr>
      </w:pPr>
    </w:p>
    <w:p w:rsidR="005E35AE" w:rsidRDefault="005E35AE">
      <w:pPr>
        <w:jc w:val="center"/>
        <w:rPr>
          <w:b/>
          <w:sz w:val="22"/>
          <w:szCs w:val="22"/>
        </w:rPr>
      </w:pPr>
    </w:p>
    <w:p w:rsidR="005E35AE" w:rsidRDefault="005E35AE">
      <w:pPr>
        <w:jc w:val="center"/>
        <w:rPr>
          <w:b/>
          <w:sz w:val="22"/>
          <w:szCs w:val="22"/>
        </w:rPr>
      </w:pPr>
    </w:p>
    <w:p w:rsidR="005E35AE" w:rsidRDefault="005E35AE">
      <w:pPr>
        <w:jc w:val="center"/>
        <w:rPr>
          <w:b/>
          <w:sz w:val="22"/>
          <w:szCs w:val="22"/>
        </w:rPr>
      </w:pPr>
    </w:p>
    <w:p w:rsidR="005E35AE" w:rsidRDefault="005E35AE">
      <w:pPr>
        <w:jc w:val="center"/>
        <w:rPr>
          <w:b/>
          <w:sz w:val="22"/>
          <w:szCs w:val="22"/>
        </w:rPr>
      </w:pPr>
    </w:p>
    <w:p w:rsidR="005E35AE" w:rsidRDefault="005E35AE">
      <w:pPr>
        <w:jc w:val="center"/>
        <w:rPr>
          <w:b/>
          <w:sz w:val="22"/>
          <w:szCs w:val="22"/>
        </w:rPr>
      </w:pPr>
    </w:p>
    <w:p w:rsidR="005E35AE" w:rsidRDefault="005E35AE">
      <w:pPr>
        <w:jc w:val="center"/>
        <w:rPr>
          <w:b/>
          <w:sz w:val="22"/>
          <w:szCs w:val="22"/>
        </w:rPr>
      </w:pPr>
    </w:p>
    <w:p w:rsidR="005E35AE" w:rsidRDefault="005E35AE">
      <w:pPr>
        <w:jc w:val="center"/>
        <w:rPr>
          <w:b/>
          <w:sz w:val="22"/>
          <w:szCs w:val="22"/>
        </w:rPr>
      </w:pPr>
    </w:p>
    <w:p w:rsidR="005E35AE" w:rsidRDefault="005E35AE">
      <w:pPr>
        <w:jc w:val="center"/>
        <w:rPr>
          <w:b/>
          <w:sz w:val="22"/>
          <w:szCs w:val="22"/>
        </w:rPr>
      </w:pPr>
    </w:p>
    <w:p w:rsidR="005E35AE" w:rsidRDefault="005E35A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</w:p>
    <w:p w:rsidR="005E35AE" w:rsidRDefault="005E35AE">
      <w:pPr>
        <w:rPr>
          <w:sz w:val="22"/>
          <w:szCs w:val="22"/>
        </w:rPr>
      </w:pPr>
    </w:p>
    <w:p w:rsidR="005E35AE" w:rsidRDefault="005E35AE">
      <w:pPr>
        <w:rPr>
          <w:sz w:val="22"/>
          <w:szCs w:val="22"/>
        </w:rPr>
      </w:pPr>
    </w:p>
    <w:p w:rsidR="005E35AE" w:rsidRDefault="005E35AE">
      <w:pPr>
        <w:rPr>
          <w:sz w:val="22"/>
          <w:szCs w:val="22"/>
        </w:rPr>
      </w:pPr>
    </w:p>
    <w:p w:rsidR="005E35AE" w:rsidRDefault="005E35AE">
      <w:pPr>
        <w:rPr>
          <w:sz w:val="22"/>
          <w:szCs w:val="22"/>
        </w:rPr>
      </w:pPr>
    </w:p>
    <w:p w:rsidR="005E35AE" w:rsidRDefault="005E35AE" w:rsidP="00EA5948">
      <w:r>
        <w:t>О принятии к рассмотрению заявления о</w:t>
      </w:r>
    </w:p>
    <w:p w:rsidR="005E35AE" w:rsidRDefault="005E35AE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предоставлении (переоформлении)</w:t>
      </w:r>
    </w:p>
    <w:p w:rsidR="005E35AE" w:rsidRDefault="005E35AE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лицензии на медицинскую деятельность</w:t>
      </w:r>
    </w:p>
    <w:p w:rsidR="005E35AE" w:rsidRDefault="005E35AE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и прилагаемых к нему документов</w:t>
      </w:r>
    </w:p>
    <w:p w:rsidR="005E35AE" w:rsidRDefault="005E35AE" w:rsidP="00766B50">
      <w:pPr>
        <w:ind w:firstLine="709"/>
        <w:jc w:val="both"/>
        <w:rPr>
          <w:sz w:val="28"/>
          <w:szCs w:val="28"/>
        </w:rPr>
      </w:pPr>
    </w:p>
    <w:p w:rsidR="005E35AE" w:rsidRPr="009044E0" w:rsidRDefault="005E35AE" w:rsidP="00766B50">
      <w:pPr>
        <w:ind w:firstLine="709"/>
        <w:jc w:val="both"/>
        <w:rPr>
          <w:sz w:val="28"/>
          <w:szCs w:val="28"/>
        </w:rPr>
      </w:pPr>
      <w:r w:rsidRPr="009044E0">
        <w:rPr>
          <w:sz w:val="28"/>
          <w:szCs w:val="28"/>
        </w:rPr>
        <w:t>Принять к рассмотрению заявлени</w:t>
      </w:r>
      <w:r>
        <w:rPr>
          <w:sz w:val="28"/>
          <w:szCs w:val="28"/>
        </w:rPr>
        <w:t>е</w:t>
      </w:r>
      <w:r w:rsidRPr="009044E0">
        <w:rPr>
          <w:sz w:val="28"/>
          <w:szCs w:val="28"/>
        </w:rPr>
        <w:t xml:space="preserve"> о </w:t>
      </w:r>
      <w:r>
        <w:rPr>
          <w:sz w:val="28"/>
          <w:szCs w:val="28"/>
        </w:rPr>
        <w:t xml:space="preserve">предоставлении </w:t>
      </w:r>
      <w:r w:rsidRPr="009044E0">
        <w:rPr>
          <w:sz w:val="28"/>
          <w:szCs w:val="28"/>
        </w:rPr>
        <w:t>лицензи</w:t>
      </w:r>
      <w:r>
        <w:rPr>
          <w:sz w:val="28"/>
          <w:szCs w:val="28"/>
        </w:rPr>
        <w:t xml:space="preserve">и </w:t>
      </w:r>
      <w:r w:rsidRPr="009044E0">
        <w:rPr>
          <w:sz w:val="28"/>
          <w:szCs w:val="28"/>
        </w:rPr>
        <w:t>и прилагаемы</w:t>
      </w:r>
      <w:r>
        <w:rPr>
          <w:sz w:val="28"/>
          <w:szCs w:val="28"/>
        </w:rPr>
        <w:t>е</w:t>
      </w:r>
      <w:r w:rsidRPr="009044E0">
        <w:rPr>
          <w:sz w:val="28"/>
          <w:szCs w:val="28"/>
        </w:rPr>
        <w:t xml:space="preserve"> к н</w:t>
      </w:r>
      <w:r>
        <w:rPr>
          <w:sz w:val="28"/>
          <w:szCs w:val="28"/>
        </w:rPr>
        <w:t>ему</w:t>
      </w:r>
      <w:r w:rsidRPr="009044E0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ы</w:t>
      </w:r>
      <w:r w:rsidRPr="009044E0">
        <w:rPr>
          <w:sz w:val="28"/>
          <w:szCs w:val="28"/>
        </w:rPr>
        <w:t xml:space="preserve"> :</w:t>
      </w:r>
    </w:p>
    <w:p w:rsidR="005E35AE" w:rsidRDefault="005E35AE" w:rsidP="007F43FE">
      <w:pPr>
        <w:ind w:firstLine="705"/>
        <w:jc w:val="both"/>
        <w:rPr>
          <w:bCs/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 xml:space="preserve">1.Муниципальное бюджетное дошкольное образовательное учреждение «Детский сад №12» города Сосновый Бор, </w:t>
      </w:r>
      <w:r>
        <w:rPr>
          <w:bCs/>
          <w:color w:val="0000FF"/>
          <w:sz w:val="28"/>
          <w:szCs w:val="28"/>
        </w:rPr>
        <w:t>заявление от 23.03.2017 года, рег. № 5.2-05-38/17;</w:t>
      </w:r>
    </w:p>
    <w:p w:rsidR="005E35AE" w:rsidRDefault="005E35AE" w:rsidP="00EA5948">
      <w:pPr>
        <w:jc w:val="both"/>
        <w:rPr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ab/>
      </w:r>
    </w:p>
    <w:p w:rsidR="005E35AE" w:rsidRDefault="005E35AE" w:rsidP="0093015D">
      <w:pPr>
        <w:jc w:val="both"/>
        <w:rPr>
          <w:color w:val="000000"/>
          <w:sz w:val="28"/>
          <w:szCs w:val="28"/>
        </w:rPr>
      </w:pPr>
    </w:p>
    <w:p w:rsidR="005E35AE" w:rsidRDefault="005E35AE" w:rsidP="0093015D">
      <w:pPr>
        <w:jc w:val="both"/>
      </w:pPr>
      <w:r>
        <w:rPr>
          <w:color w:val="000000"/>
          <w:sz w:val="28"/>
          <w:szCs w:val="28"/>
        </w:rPr>
        <w:t>Председатель Комитета                                                                           С.В.Вылегжанин</w:t>
      </w:r>
    </w:p>
    <w:p w:rsidR="005E35AE" w:rsidRDefault="005E35AE">
      <w:pPr>
        <w:tabs>
          <w:tab w:val="left" w:pos="-180"/>
        </w:tabs>
        <w:rPr>
          <w:sz w:val="28"/>
          <w:szCs w:val="28"/>
        </w:rPr>
      </w:pPr>
    </w:p>
    <w:p w:rsidR="005E35AE" w:rsidRDefault="005E35AE">
      <w:pPr>
        <w:tabs>
          <w:tab w:val="left" w:pos="-180"/>
        </w:tabs>
        <w:rPr>
          <w:sz w:val="28"/>
          <w:szCs w:val="28"/>
        </w:rPr>
      </w:pPr>
    </w:p>
    <w:p w:rsidR="005E35AE" w:rsidRDefault="005E35AE">
      <w:pPr>
        <w:tabs>
          <w:tab w:val="left" w:pos="-180"/>
        </w:tabs>
        <w:rPr>
          <w:sz w:val="28"/>
          <w:szCs w:val="28"/>
        </w:rPr>
      </w:pPr>
    </w:p>
    <w:p w:rsidR="005E35AE" w:rsidRDefault="005E35AE">
      <w:pPr>
        <w:tabs>
          <w:tab w:val="left" w:pos="-180"/>
        </w:tabs>
        <w:rPr>
          <w:sz w:val="28"/>
          <w:szCs w:val="28"/>
        </w:rPr>
      </w:pPr>
    </w:p>
    <w:p w:rsidR="005E35AE" w:rsidRDefault="005E35AE">
      <w:pPr>
        <w:tabs>
          <w:tab w:val="left" w:pos="-180"/>
        </w:tabs>
        <w:rPr>
          <w:sz w:val="28"/>
          <w:szCs w:val="28"/>
        </w:rPr>
      </w:pPr>
    </w:p>
    <w:p w:rsidR="005E35AE" w:rsidRDefault="005E35AE">
      <w:pPr>
        <w:tabs>
          <w:tab w:val="left" w:pos="-180"/>
        </w:tabs>
        <w:rPr>
          <w:sz w:val="28"/>
          <w:szCs w:val="28"/>
        </w:rPr>
      </w:pPr>
    </w:p>
    <w:p w:rsidR="005E35AE" w:rsidRDefault="005E35AE">
      <w:pPr>
        <w:tabs>
          <w:tab w:val="left" w:pos="-180"/>
        </w:tabs>
        <w:rPr>
          <w:sz w:val="28"/>
          <w:szCs w:val="28"/>
        </w:rPr>
      </w:pPr>
    </w:p>
    <w:p w:rsidR="005E35AE" w:rsidRDefault="005E35AE">
      <w:pPr>
        <w:tabs>
          <w:tab w:val="left" w:pos="-180"/>
        </w:tabs>
        <w:rPr>
          <w:sz w:val="28"/>
          <w:szCs w:val="28"/>
        </w:rPr>
      </w:pPr>
    </w:p>
    <w:p w:rsidR="005E35AE" w:rsidRDefault="005E35AE">
      <w:pPr>
        <w:tabs>
          <w:tab w:val="left" w:pos="-180"/>
        </w:tabs>
        <w:rPr>
          <w:sz w:val="28"/>
          <w:szCs w:val="28"/>
        </w:rPr>
      </w:pPr>
    </w:p>
    <w:p w:rsidR="005E35AE" w:rsidRDefault="005E35AE">
      <w:pPr>
        <w:tabs>
          <w:tab w:val="left" w:pos="-180"/>
        </w:tabs>
        <w:rPr>
          <w:sz w:val="28"/>
          <w:szCs w:val="28"/>
        </w:rPr>
      </w:pPr>
    </w:p>
    <w:p w:rsidR="005E35AE" w:rsidRDefault="005E35AE">
      <w:pPr>
        <w:tabs>
          <w:tab w:val="left" w:pos="-180"/>
        </w:tabs>
        <w:rPr>
          <w:sz w:val="28"/>
          <w:szCs w:val="28"/>
        </w:rPr>
      </w:pPr>
    </w:p>
    <w:p w:rsidR="005E35AE" w:rsidRDefault="005E35AE">
      <w:pPr>
        <w:tabs>
          <w:tab w:val="left" w:pos="-180"/>
        </w:tabs>
        <w:rPr>
          <w:sz w:val="28"/>
          <w:szCs w:val="28"/>
        </w:rPr>
      </w:pPr>
    </w:p>
    <w:p w:rsidR="005E35AE" w:rsidRDefault="005E35AE">
      <w:pPr>
        <w:tabs>
          <w:tab w:val="left" w:pos="-180"/>
        </w:tabs>
        <w:rPr>
          <w:sz w:val="28"/>
          <w:szCs w:val="28"/>
        </w:rPr>
      </w:pPr>
    </w:p>
    <w:p w:rsidR="005E35AE" w:rsidRDefault="005E35AE">
      <w:pPr>
        <w:tabs>
          <w:tab w:val="left" w:pos="-180"/>
        </w:tabs>
        <w:rPr>
          <w:sz w:val="28"/>
          <w:szCs w:val="28"/>
        </w:rPr>
      </w:pPr>
      <w:bookmarkStart w:id="0" w:name="_GoBack"/>
      <w:bookmarkEnd w:id="0"/>
    </w:p>
    <w:p w:rsidR="005E35AE" w:rsidRDefault="005E35AE">
      <w:pPr>
        <w:tabs>
          <w:tab w:val="left" w:pos="-180"/>
        </w:tabs>
        <w:rPr>
          <w:sz w:val="28"/>
          <w:szCs w:val="28"/>
        </w:rPr>
      </w:pPr>
    </w:p>
    <w:p w:rsidR="005E35AE" w:rsidRDefault="005E35AE">
      <w:pPr>
        <w:tabs>
          <w:tab w:val="left" w:pos="-180"/>
        </w:tabs>
        <w:rPr>
          <w:sz w:val="28"/>
          <w:szCs w:val="28"/>
        </w:rPr>
      </w:pPr>
    </w:p>
    <w:p w:rsidR="005E35AE" w:rsidRDefault="005E35AE">
      <w:pPr>
        <w:tabs>
          <w:tab w:val="left" w:pos="-180"/>
        </w:tabs>
        <w:rPr>
          <w:sz w:val="28"/>
          <w:szCs w:val="28"/>
        </w:rPr>
      </w:pPr>
    </w:p>
    <w:p w:rsidR="005E35AE" w:rsidRDefault="005E35AE">
      <w:pPr>
        <w:tabs>
          <w:tab w:val="left" w:pos="-180"/>
        </w:tabs>
        <w:rPr>
          <w:sz w:val="28"/>
          <w:szCs w:val="28"/>
        </w:rPr>
      </w:pPr>
    </w:p>
    <w:p w:rsidR="005E35AE" w:rsidRDefault="005E35AE">
      <w:pPr>
        <w:tabs>
          <w:tab w:val="left" w:pos="-180"/>
        </w:tabs>
        <w:rPr>
          <w:sz w:val="28"/>
          <w:szCs w:val="28"/>
        </w:rPr>
      </w:pPr>
    </w:p>
    <w:p w:rsidR="005E35AE" w:rsidRDefault="005E35AE">
      <w:pPr>
        <w:tabs>
          <w:tab w:val="left" w:pos="-180"/>
        </w:tabs>
        <w:rPr>
          <w:iCs/>
          <w:sz w:val="28"/>
          <w:szCs w:val="28"/>
        </w:rPr>
      </w:pPr>
      <w:r>
        <w:rPr>
          <w:sz w:val="28"/>
          <w:szCs w:val="28"/>
        </w:rPr>
        <w:t xml:space="preserve">Проект распоряжения подготовлен     </w:t>
      </w:r>
      <w:r>
        <w:rPr>
          <w:iCs/>
          <w:sz w:val="28"/>
          <w:szCs w:val="28"/>
        </w:rPr>
        <w:t>отдел по осуществлению переданных</w:t>
      </w:r>
    </w:p>
    <w:p w:rsidR="005E35AE" w:rsidRDefault="005E35AE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полномочий Российской Федерации</w:t>
      </w:r>
    </w:p>
    <w:p w:rsidR="005E35AE" w:rsidRDefault="005E35AE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в сфере здравоохранения Комитета по</w:t>
      </w:r>
    </w:p>
    <w:p w:rsidR="005E35AE" w:rsidRDefault="005E35AE">
      <w:pPr>
        <w:tabs>
          <w:tab w:val="left" w:pos="-180"/>
        </w:tabs>
        <w:rPr>
          <w:sz w:val="26"/>
          <w:szCs w:val="26"/>
          <w:u w:val="single"/>
        </w:rPr>
      </w:pPr>
      <w:r>
        <w:rPr>
          <w:iCs/>
          <w:sz w:val="28"/>
          <w:szCs w:val="28"/>
        </w:rPr>
        <w:t xml:space="preserve">                                                                 </w:t>
      </w:r>
      <w:r>
        <w:rPr>
          <w:iCs/>
          <w:sz w:val="28"/>
          <w:szCs w:val="28"/>
          <w:u w:val="single"/>
        </w:rPr>
        <w:t>здравоохранению Ленинградской области</w:t>
      </w:r>
      <w:r>
        <w:rPr>
          <w:sz w:val="26"/>
          <w:szCs w:val="26"/>
          <w:u w:val="single"/>
        </w:rPr>
        <w:t xml:space="preserve">                </w:t>
      </w:r>
    </w:p>
    <w:p w:rsidR="005E35AE" w:rsidRDefault="005E35A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(наименование структурного подразделения)</w:t>
      </w:r>
    </w:p>
    <w:p w:rsidR="005E35AE" w:rsidRDefault="005E35A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</w:t>
      </w:r>
    </w:p>
    <w:p w:rsidR="005E35AE" w:rsidRDefault="005E35AE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</w:p>
    <w:p w:rsidR="005E35AE" w:rsidRDefault="005E35AE">
      <w:pPr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</w:p>
    <w:p w:rsidR="005E35AE" w:rsidRPr="00A860FF" w:rsidRDefault="005E35AE">
      <w:pPr>
        <w:rPr>
          <w:sz w:val="28"/>
          <w:szCs w:val="28"/>
        </w:rPr>
      </w:pPr>
      <w:r w:rsidRPr="00A860FF">
        <w:rPr>
          <w:sz w:val="28"/>
          <w:szCs w:val="28"/>
        </w:rPr>
        <w:t xml:space="preserve">Исполнитель </w:t>
      </w:r>
      <w:r w:rsidRPr="00297BBD">
        <w:rPr>
          <w:sz w:val="28"/>
          <w:szCs w:val="28"/>
          <w:u w:val="single"/>
        </w:rPr>
        <w:t>Воецкая И.А</w:t>
      </w:r>
      <w:r>
        <w:rPr>
          <w:sz w:val="28"/>
          <w:szCs w:val="28"/>
          <w:u w:val="single"/>
        </w:rPr>
        <w:t>.</w:t>
      </w:r>
      <w:r w:rsidRPr="00EA5948">
        <w:rPr>
          <w:sz w:val="28"/>
          <w:szCs w:val="28"/>
          <w:u w:val="single"/>
        </w:rPr>
        <w:t xml:space="preserve"> (</w:t>
      </w:r>
      <w:r w:rsidRPr="00A860FF">
        <w:rPr>
          <w:sz w:val="28"/>
          <w:szCs w:val="28"/>
          <w:u w:val="single"/>
        </w:rPr>
        <w:t>717-89-0</w:t>
      </w:r>
      <w:r>
        <w:rPr>
          <w:sz w:val="28"/>
          <w:szCs w:val="28"/>
          <w:u w:val="single"/>
        </w:rPr>
        <w:t>3</w:t>
      </w:r>
      <w:r w:rsidRPr="00A860FF">
        <w:rPr>
          <w:sz w:val="28"/>
          <w:szCs w:val="28"/>
          <w:u w:val="single"/>
        </w:rPr>
        <w:t>)</w:t>
      </w:r>
      <w:r w:rsidRPr="00A860FF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</w:t>
      </w:r>
      <w:r w:rsidRPr="00A860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>
        <w:rPr>
          <w:sz w:val="28"/>
          <w:szCs w:val="28"/>
          <w:u w:val="single"/>
        </w:rPr>
        <w:t>«24</w:t>
      </w:r>
      <w:r w:rsidRPr="00A860FF">
        <w:rPr>
          <w:sz w:val="28"/>
          <w:szCs w:val="28"/>
          <w:u w:val="single"/>
        </w:rPr>
        <w:t xml:space="preserve">»  </w:t>
      </w:r>
      <w:r>
        <w:rPr>
          <w:sz w:val="28"/>
          <w:szCs w:val="28"/>
          <w:u w:val="single"/>
        </w:rPr>
        <w:t>марта</w:t>
      </w:r>
      <w:r w:rsidRPr="00A860FF">
        <w:rPr>
          <w:sz w:val="28"/>
          <w:szCs w:val="28"/>
          <w:u w:val="single"/>
        </w:rPr>
        <w:t xml:space="preserve">  </w:t>
      </w:r>
      <w:smartTag w:uri="urn:schemas-microsoft-com:office:smarttags" w:element="metricconverter">
        <w:smartTagPr>
          <w:attr w:name="ProductID" w:val="2017 г"/>
        </w:smartTagPr>
        <w:r w:rsidRPr="00A860FF">
          <w:rPr>
            <w:sz w:val="28"/>
            <w:szCs w:val="28"/>
            <w:u w:val="single"/>
          </w:rPr>
          <w:t>201</w:t>
        </w:r>
        <w:r>
          <w:rPr>
            <w:sz w:val="28"/>
            <w:szCs w:val="28"/>
            <w:u w:val="single"/>
          </w:rPr>
          <w:t xml:space="preserve">7 </w:t>
        </w:r>
        <w:r w:rsidRPr="00A860FF">
          <w:rPr>
            <w:sz w:val="28"/>
            <w:szCs w:val="28"/>
            <w:u w:val="single"/>
          </w:rPr>
          <w:t>г</w:t>
        </w:r>
      </w:smartTag>
      <w:r w:rsidRPr="00A860FF">
        <w:rPr>
          <w:sz w:val="28"/>
          <w:szCs w:val="28"/>
        </w:rPr>
        <w:t>.</w:t>
      </w:r>
    </w:p>
    <w:p w:rsidR="005E35AE" w:rsidRDefault="005E35A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(ФИО, телефон)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      (дата)</w:t>
      </w:r>
    </w:p>
    <w:p w:rsidR="005E35AE" w:rsidRDefault="005E35AE"/>
    <w:p w:rsidR="005E35AE" w:rsidRDefault="005E35AE"/>
    <w:p w:rsidR="005E35AE" w:rsidRDefault="005E35AE"/>
    <w:p w:rsidR="005E35AE" w:rsidRDefault="005E35AE">
      <w:pPr>
        <w:rPr>
          <w:sz w:val="28"/>
          <w:szCs w:val="28"/>
        </w:rPr>
      </w:pPr>
      <w:r>
        <w:rPr>
          <w:sz w:val="28"/>
          <w:szCs w:val="28"/>
        </w:rPr>
        <w:t>Согласование проекта распоряжения:</w:t>
      </w:r>
    </w:p>
    <w:p w:rsidR="005E35AE" w:rsidRDefault="005E35AE">
      <w:pPr>
        <w:rPr>
          <w:sz w:val="28"/>
          <w:szCs w:val="28"/>
        </w:rPr>
      </w:pPr>
    </w:p>
    <w:tbl>
      <w:tblPr>
        <w:tblW w:w="0" w:type="auto"/>
        <w:tblInd w:w="-390" w:type="dxa"/>
        <w:tblLayout w:type="fixed"/>
        <w:tblLook w:val="0000"/>
      </w:tblPr>
      <w:tblGrid>
        <w:gridCol w:w="3168"/>
        <w:gridCol w:w="2393"/>
        <w:gridCol w:w="1927"/>
        <w:gridCol w:w="2220"/>
      </w:tblGrid>
      <w:tr w:rsidR="005E35AE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35AE" w:rsidRDefault="005E35A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35AE" w:rsidRDefault="005E35A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35AE" w:rsidRDefault="005E35A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5AE" w:rsidRDefault="005E35AE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</w:tr>
      <w:tr w:rsidR="005E35AE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35AE" w:rsidRDefault="005E35AE" w:rsidP="00F95D3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 Комитета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35AE" w:rsidRDefault="005E35AE" w:rsidP="00F95D3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Рязанов П.Н.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35AE" w:rsidRDefault="005E35AE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5AE" w:rsidRDefault="005E35AE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5E35AE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5E35AE" w:rsidRDefault="005E35AE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сектора</w:t>
            </w:r>
          </w:p>
          <w:p w:rsidR="005E35AE" w:rsidRDefault="005E35AE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5E35AE" w:rsidRDefault="005E35AE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Державин В.А.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5E35AE" w:rsidRDefault="005E35AE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5AE" w:rsidRDefault="005E35AE">
            <w:pPr>
              <w:snapToGrid w:val="0"/>
              <w:rPr>
                <w:sz w:val="28"/>
                <w:szCs w:val="28"/>
              </w:rPr>
            </w:pPr>
          </w:p>
        </w:tc>
      </w:tr>
      <w:tr w:rsidR="005E35AE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5E35AE" w:rsidRDefault="005E35AE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5E35AE" w:rsidRDefault="005E35AE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5E35AE" w:rsidRDefault="005E35AE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5AE" w:rsidRDefault="005E35AE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5E35AE" w:rsidRDefault="005E35AE"/>
    <w:p w:rsidR="005E35AE" w:rsidRDefault="005E35AE">
      <w:pPr>
        <w:rPr>
          <w:sz w:val="26"/>
          <w:szCs w:val="26"/>
        </w:rPr>
      </w:pPr>
      <w:r>
        <w:rPr>
          <w:sz w:val="26"/>
          <w:szCs w:val="26"/>
        </w:rPr>
        <w:t>Рассылка распоряжения:</w:t>
      </w:r>
    </w:p>
    <w:p w:rsidR="005E35AE" w:rsidRDefault="005E35AE">
      <w:pPr>
        <w:rPr>
          <w:sz w:val="26"/>
          <w:szCs w:val="26"/>
        </w:rPr>
      </w:pPr>
    </w:p>
    <w:tbl>
      <w:tblPr>
        <w:tblW w:w="0" w:type="auto"/>
        <w:tblInd w:w="-465" w:type="dxa"/>
        <w:tblLayout w:type="fixed"/>
        <w:tblLook w:val="0000"/>
      </w:tblPr>
      <w:tblGrid>
        <w:gridCol w:w="7763"/>
        <w:gridCol w:w="2913"/>
      </w:tblGrid>
      <w:tr w:rsidR="005E35A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35AE" w:rsidRDefault="005E35A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Подразделения комитета, подведомственные учреждения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5AE" w:rsidRDefault="005E35A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Кол-во экз.</w:t>
            </w:r>
          </w:p>
        </w:tc>
      </w:tr>
      <w:tr w:rsidR="005E35A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35AE" w:rsidRDefault="005E35AE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Оригинал в дело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5AE" w:rsidRDefault="005E35AE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5E35A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35AE" w:rsidRDefault="005E35A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5AE" w:rsidRDefault="005E35A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5E35A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35AE" w:rsidRDefault="005E35A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5AE" w:rsidRDefault="005E35A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5E35A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35AE" w:rsidRDefault="005E35A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5AE" w:rsidRDefault="005E35A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5E35AE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35AE" w:rsidRDefault="005E35AE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35AE" w:rsidRDefault="005E35AE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</w:tbl>
    <w:p w:rsidR="005E35AE" w:rsidRDefault="005E35AE"/>
    <w:p w:rsidR="005E35AE" w:rsidRDefault="005E35AE">
      <w:pPr>
        <w:rPr>
          <w:sz w:val="26"/>
          <w:szCs w:val="26"/>
        </w:rPr>
      </w:pPr>
    </w:p>
    <w:p w:rsidR="005E35AE" w:rsidRDefault="005E35AE">
      <w:pPr>
        <w:rPr>
          <w:sz w:val="26"/>
          <w:szCs w:val="26"/>
        </w:rPr>
      </w:pPr>
    </w:p>
    <w:p w:rsidR="005E35AE" w:rsidRDefault="005E35AE">
      <w:pPr>
        <w:rPr>
          <w:sz w:val="26"/>
          <w:szCs w:val="26"/>
        </w:rPr>
      </w:pPr>
    </w:p>
    <w:p w:rsidR="005E35AE" w:rsidRDefault="005E35AE"/>
    <w:sectPr w:rsidR="005E35AE" w:rsidSect="00E87876">
      <w:headerReference w:type="even" r:id="rId7"/>
      <w:headerReference w:type="default" r:id="rId8"/>
      <w:pgSz w:w="11906" w:h="16838"/>
      <w:pgMar w:top="851" w:right="567" w:bottom="1489" w:left="1134" w:header="1134" w:footer="113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35AE" w:rsidRDefault="005E35AE">
      <w:r>
        <w:separator/>
      </w:r>
    </w:p>
  </w:endnote>
  <w:endnote w:type="continuationSeparator" w:id="0">
    <w:p w:rsidR="005E35AE" w:rsidRDefault="005E35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OpenSymbol"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20603050405020304"/>
    <w:charset w:val="01"/>
    <w:family w:val="roman"/>
    <w:notTrueType/>
    <w:pitch w:val="variable"/>
    <w:sig w:usb0="000020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35AE" w:rsidRDefault="005E35AE">
      <w:r>
        <w:separator/>
      </w:r>
    </w:p>
  </w:footnote>
  <w:footnote w:type="continuationSeparator" w:id="0">
    <w:p w:rsidR="005E35AE" w:rsidRDefault="005E35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35AE" w:rsidRDefault="005E35AE" w:rsidP="004570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E35AE" w:rsidRDefault="005E35A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35AE" w:rsidRDefault="005E35AE" w:rsidP="00D43FEA">
    <w:pPr>
      <w:pStyle w:val="Header"/>
      <w:rPr>
        <w:rStyle w:val="PageNumber"/>
      </w:rPr>
    </w:pPr>
  </w:p>
  <w:p w:rsidR="005E35AE" w:rsidRDefault="005E35AE" w:rsidP="00D43FEA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2pt;height:12pt" o:bullet="t"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14861647"/>
    <w:multiLevelType w:val="hybridMultilevel"/>
    <w:tmpl w:val="F0B4D07A"/>
    <w:lvl w:ilvl="0" w:tplc="C5C488FE">
      <w:start w:val="1"/>
      <w:numFmt w:val="decimal"/>
      <w:lvlText w:val="%1."/>
      <w:lvlJc w:val="left"/>
      <w:pPr>
        <w:ind w:left="2550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5C2535D1"/>
    <w:multiLevelType w:val="hybridMultilevel"/>
    <w:tmpl w:val="6B646D66"/>
    <w:lvl w:ilvl="0" w:tplc="687CEA84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">
    <w:nsid w:val="797016D4"/>
    <w:multiLevelType w:val="hybridMultilevel"/>
    <w:tmpl w:val="0166E2A6"/>
    <w:lvl w:ilvl="0" w:tplc="AD46D4C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stylePaneFormatFilter w:val="000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0348"/>
    <w:rsid w:val="000051DB"/>
    <w:rsid w:val="00006EA6"/>
    <w:rsid w:val="00017D5E"/>
    <w:rsid w:val="00030BC9"/>
    <w:rsid w:val="00034121"/>
    <w:rsid w:val="00044A6E"/>
    <w:rsid w:val="00045321"/>
    <w:rsid w:val="00056558"/>
    <w:rsid w:val="00061C5F"/>
    <w:rsid w:val="00061EE3"/>
    <w:rsid w:val="000636F1"/>
    <w:rsid w:val="00067911"/>
    <w:rsid w:val="00075B7A"/>
    <w:rsid w:val="00085D7B"/>
    <w:rsid w:val="000861A1"/>
    <w:rsid w:val="00093763"/>
    <w:rsid w:val="00095A52"/>
    <w:rsid w:val="000A7635"/>
    <w:rsid w:val="000B034F"/>
    <w:rsid w:val="000B5154"/>
    <w:rsid w:val="000D5BF7"/>
    <w:rsid w:val="000D6B31"/>
    <w:rsid w:val="001047FA"/>
    <w:rsid w:val="00107999"/>
    <w:rsid w:val="00115A87"/>
    <w:rsid w:val="00115D6A"/>
    <w:rsid w:val="001273B2"/>
    <w:rsid w:val="00130F12"/>
    <w:rsid w:val="001417C5"/>
    <w:rsid w:val="00142CD8"/>
    <w:rsid w:val="0014642E"/>
    <w:rsid w:val="00150931"/>
    <w:rsid w:val="00155E88"/>
    <w:rsid w:val="001567B2"/>
    <w:rsid w:val="0015781E"/>
    <w:rsid w:val="00157DB7"/>
    <w:rsid w:val="001626C3"/>
    <w:rsid w:val="00162CA5"/>
    <w:rsid w:val="001640F2"/>
    <w:rsid w:val="001706CB"/>
    <w:rsid w:val="001754F4"/>
    <w:rsid w:val="0018591D"/>
    <w:rsid w:val="00193BF2"/>
    <w:rsid w:val="00195457"/>
    <w:rsid w:val="001A25C9"/>
    <w:rsid w:val="001B226C"/>
    <w:rsid w:val="001B7B32"/>
    <w:rsid w:val="001C1FE5"/>
    <w:rsid w:val="001C231B"/>
    <w:rsid w:val="001D7553"/>
    <w:rsid w:val="001E09DF"/>
    <w:rsid w:val="001E0DE6"/>
    <w:rsid w:val="001E3366"/>
    <w:rsid w:val="001E5C1D"/>
    <w:rsid w:val="001F1CE1"/>
    <w:rsid w:val="001F3688"/>
    <w:rsid w:val="001F4BBE"/>
    <w:rsid w:val="001F5AD0"/>
    <w:rsid w:val="001F7410"/>
    <w:rsid w:val="001F7709"/>
    <w:rsid w:val="00200747"/>
    <w:rsid w:val="00201752"/>
    <w:rsid w:val="00205492"/>
    <w:rsid w:val="002073CD"/>
    <w:rsid w:val="0020772B"/>
    <w:rsid w:val="00212B32"/>
    <w:rsid w:val="00214BC3"/>
    <w:rsid w:val="0022188A"/>
    <w:rsid w:val="002272EE"/>
    <w:rsid w:val="002316D8"/>
    <w:rsid w:val="00235B2B"/>
    <w:rsid w:val="00236D65"/>
    <w:rsid w:val="002443CD"/>
    <w:rsid w:val="00262E66"/>
    <w:rsid w:val="002741B8"/>
    <w:rsid w:val="00280C84"/>
    <w:rsid w:val="00292FF5"/>
    <w:rsid w:val="00297BBD"/>
    <w:rsid w:val="002A1EB9"/>
    <w:rsid w:val="002A2EE6"/>
    <w:rsid w:val="002A303F"/>
    <w:rsid w:val="002B18AA"/>
    <w:rsid w:val="002B1ADE"/>
    <w:rsid w:val="002B21AB"/>
    <w:rsid w:val="002B5CC2"/>
    <w:rsid w:val="002B7F16"/>
    <w:rsid w:val="002C2932"/>
    <w:rsid w:val="002C3E3C"/>
    <w:rsid w:val="002D0E71"/>
    <w:rsid w:val="002D4A3C"/>
    <w:rsid w:val="002E1A06"/>
    <w:rsid w:val="002E32BA"/>
    <w:rsid w:val="002E66CD"/>
    <w:rsid w:val="002F3D4F"/>
    <w:rsid w:val="002F7210"/>
    <w:rsid w:val="00300469"/>
    <w:rsid w:val="003178D3"/>
    <w:rsid w:val="00321958"/>
    <w:rsid w:val="0032523B"/>
    <w:rsid w:val="00331814"/>
    <w:rsid w:val="0033380E"/>
    <w:rsid w:val="00334091"/>
    <w:rsid w:val="003417B7"/>
    <w:rsid w:val="003472D7"/>
    <w:rsid w:val="003519C2"/>
    <w:rsid w:val="003523BB"/>
    <w:rsid w:val="003549E9"/>
    <w:rsid w:val="003612C1"/>
    <w:rsid w:val="0037306A"/>
    <w:rsid w:val="00390115"/>
    <w:rsid w:val="003933D6"/>
    <w:rsid w:val="003B5553"/>
    <w:rsid w:val="003B7BF8"/>
    <w:rsid w:val="003C41F9"/>
    <w:rsid w:val="003C6519"/>
    <w:rsid w:val="003E7159"/>
    <w:rsid w:val="003F2DAC"/>
    <w:rsid w:val="004025FF"/>
    <w:rsid w:val="00417926"/>
    <w:rsid w:val="004217CC"/>
    <w:rsid w:val="00424BF9"/>
    <w:rsid w:val="0045111C"/>
    <w:rsid w:val="004539BD"/>
    <w:rsid w:val="004570C2"/>
    <w:rsid w:val="004655EB"/>
    <w:rsid w:val="00467CF2"/>
    <w:rsid w:val="00476038"/>
    <w:rsid w:val="004814C5"/>
    <w:rsid w:val="00482748"/>
    <w:rsid w:val="004832BD"/>
    <w:rsid w:val="00483D50"/>
    <w:rsid w:val="00485E82"/>
    <w:rsid w:val="0049503B"/>
    <w:rsid w:val="00497058"/>
    <w:rsid w:val="004B17AD"/>
    <w:rsid w:val="004B5698"/>
    <w:rsid w:val="004C136F"/>
    <w:rsid w:val="004D4269"/>
    <w:rsid w:val="004D54C3"/>
    <w:rsid w:val="004E01F4"/>
    <w:rsid w:val="004E04B3"/>
    <w:rsid w:val="004E2CED"/>
    <w:rsid w:val="004F2889"/>
    <w:rsid w:val="005023B3"/>
    <w:rsid w:val="00502D81"/>
    <w:rsid w:val="00516458"/>
    <w:rsid w:val="005259AB"/>
    <w:rsid w:val="005506BC"/>
    <w:rsid w:val="00552181"/>
    <w:rsid w:val="00552504"/>
    <w:rsid w:val="00554F4A"/>
    <w:rsid w:val="00571B16"/>
    <w:rsid w:val="00581121"/>
    <w:rsid w:val="00584A5C"/>
    <w:rsid w:val="00587191"/>
    <w:rsid w:val="00595F97"/>
    <w:rsid w:val="0059692B"/>
    <w:rsid w:val="005970EA"/>
    <w:rsid w:val="005A1DE3"/>
    <w:rsid w:val="005A3B11"/>
    <w:rsid w:val="005A4601"/>
    <w:rsid w:val="005A5F9F"/>
    <w:rsid w:val="005B2362"/>
    <w:rsid w:val="005B48DC"/>
    <w:rsid w:val="005B7070"/>
    <w:rsid w:val="005E307B"/>
    <w:rsid w:val="005E35AE"/>
    <w:rsid w:val="005E36D1"/>
    <w:rsid w:val="005E56F1"/>
    <w:rsid w:val="005F5849"/>
    <w:rsid w:val="005F58F4"/>
    <w:rsid w:val="005F5A80"/>
    <w:rsid w:val="00601FF1"/>
    <w:rsid w:val="00604827"/>
    <w:rsid w:val="00621B98"/>
    <w:rsid w:val="006312BC"/>
    <w:rsid w:val="00631CD7"/>
    <w:rsid w:val="006369DC"/>
    <w:rsid w:val="0063778E"/>
    <w:rsid w:val="00664A1B"/>
    <w:rsid w:val="00680692"/>
    <w:rsid w:val="00694205"/>
    <w:rsid w:val="00694980"/>
    <w:rsid w:val="00696211"/>
    <w:rsid w:val="006A7A9C"/>
    <w:rsid w:val="006B391C"/>
    <w:rsid w:val="006B5C99"/>
    <w:rsid w:val="006B73BB"/>
    <w:rsid w:val="006C1A7F"/>
    <w:rsid w:val="006C2ECB"/>
    <w:rsid w:val="006C7AAD"/>
    <w:rsid w:val="006D2255"/>
    <w:rsid w:val="006D4190"/>
    <w:rsid w:val="006D5D11"/>
    <w:rsid w:val="006E0027"/>
    <w:rsid w:val="006E7E28"/>
    <w:rsid w:val="006F2AC1"/>
    <w:rsid w:val="006F3D59"/>
    <w:rsid w:val="006F7430"/>
    <w:rsid w:val="007039E7"/>
    <w:rsid w:val="00711C3E"/>
    <w:rsid w:val="00717B6B"/>
    <w:rsid w:val="00727F7F"/>
    <w:rsid w:val="00731610"/>
    <w:rsid w:val="00743FED"/>
    <w:rsid w:val="007452CE"/>
    <w:rsid w:val="007503B8"/>
    <w:rsid w:val="0075711E"/>
    <w:rsid w:val="00766B50"/>
    <w:rsid w:val="00775866"/>
    <w:rsid w:val="00775CB1"/>
    <w:rsid w:val="00777216"/>
    <w:rsid w:val="007777F9"/>
    <w:rsid w:val="0077784A"/>
    <w:rsid w:val="00784633"/>
    <w:rsid w:val="00786219"/>
    <w:rsid w:val="0078637B"/>
    <w:rsid w:val="007912B6"/>
    <w:rsid w:val="0079471D"/>
    <w:rsid w:val="007967E0"/>
    <w:rsid w:val="007A0F3A"/>
    <w:rsid w:val="007A432D"/>
    <w:rsid w:val="007A6670"/>
    <w:rsid w:val="007B5E83"/>
    <w:rsid w:val="007C19CF"/>
    <w:rsid w:val="007E13CC"/>
    <w:rsid w:val="007E3B3A"/>
    <w:rsid w:val="007F0ADA"/>
    <w:rsid w:val="007F2821"/>
    <w:rsid w:val="007F3D50"/>
    <w:rsid w:val="007F43FE"/>
    <w:rsid w:val="00803312"/>
    <w:rsid w:val="0081164D"/>
    <w:rsid w:val="0081176A"/>
    <w:rsid w:val="00817A0D"/>
    <w:rsid w:val="00821F39"/>
    <w:rsid w:val="00823E88"/>
    <w:rsid w:val="00826CA7"/>
    <w:rsid w:val="0083171D"/>
    <w:rsid w:val="00831BB6"/>
    <w:rsid w:val="00836FE8"/>
    <w:rsid w:val="00837884"/>
    <w:rsid w:val="0084155A"/>
    <w:rsid w:val="008421BD"/>
    <w:rsid w:val="008430B0"/>
    <w:rsid w:val="00843CE2"/>
    <w:rsid w:val="00857E73"/>
    <w:rsid w:val="00871739"/>
    <w:rsid w:val="00873B1E"/>
    <w:rsid w:val="00880B11"/>
    <w:rsid w:val="00887D02"/>
    <w:rsid w:val="008929DD"/>
    <w:rsid w:val="00895748"/>
    <w:rsid w:val="00896CDB"/>
    <w:rsid w:val="008A0508"/>
    <w:rsid w:val="008A63ED"/>
    <w:rsid w:val="008B342F"/>
    <w:rsid w:val="008B372A"/>
    <w:rsid w:val="008C74B6"/>
    <w:rsid w:val="008D1133"/>
    <w:rsid w:val="008D2811"/>
    <w:rsid w:val="008D5416"/>
    <w:rsid w:val="008D6DE5"/>
    <w:rsid w:val="008E577C"/>
    <w:rsid w:val="008F773B"/>
    <w:rsid w:val="00900118"/>
    <w:rsid w:val="009044E0"/>
    <w:rsid w:val="009113CB"/>
    <w:rsid w:val="00922729"/>
    <w:rsid w:val="00923DCC"/>
    <w:rsid w:val="00924EAC"/>
    <w:rsid w:val="00925150"/>
    <w:rsid w:val="0093015D"/>
    <w:rsid w:val="00930828"/>
    <w:rsid w:val="00932BF0"/>
    <w:rsid w:val="00940C59"/>
    <w:rsid w:val="00944E1B"/>
    <w:rsid w:val="009468D6"/>
    <w:rsid w:val="009474A7"/>
    <w:rsid w:val="00952F89"/>
    <w:rsid w:val="009533C8"/>
    <w:rsid w:val="00961B54"/>
    <w:rsid w:val="00965187"/>
    <w:rsid w:val="009652B7"/>
    <w:rsid w:val="00973D5B"/>
    <w:rsid w:val="0097422E"/>
    <w:rsid w:val="00981722"/>
    <w:rsid w:val="00995941"/>
    <w:rsid w:val="00996EA8"/>
    <w:rsid w:val="009B37D6"/>
    <w:rsid w:val="009B4D88"/>
    <w:rsid w:val="009B70B4"/>
    <w:rsid w:val="009C0348"/>
    <w:rsid w:val="009D6EF7"/>
    <w:rsid w:val="009E1008"/>
    <w:rsid w:val="00A02064"/>
    <w:rsid w:val="00A02B93"/>
    <w:rsid w:val="00A0571C"/>
    <w:rsid w:val="00A10964"/>
    <w:rsid w:val="00A16759"/>
    <w:rsid w:val="00A2545B"/>
    <w:rsid w:val="00A319E1"/>
    <w:rsid w:val="00A46FD8"/>
    <w:rsid w:val="00A53DA2"/>
    <w:rsid w:val="00A604BB"/>
    <w:rsid w:val="00A60A78"/>
    <w:rsid w:val="00A64286"/>
    <w:rsid w:val="00A644B0"/>
    <w:rsid w:val="00A72696"/>
    <w:rsid w:val="00A73607"/>
    <w:rsid w:val="00A80E5F"/>
    <w:rsid w:val="00A81119"/>
    <w:rsid w:val="00A84E52"/>
    <w:rsid w:val="00A84F80"/>
    <w:rsid w:val="00A860FF"/>
    <w:rsid w:val="00A90550"/>
    <w:rsid w:val="00A9312A"/>
    <w:rsid w:val="00A978E1"/>
    <w:rsid w:val="00AA3B89"/>
    <w:rsid w:val="00AA5B6A"/>
    <w:rsid w:val="00AB3681"/>
    <w:rsid w:val="00AC3D1A"/>
    <w:rsid w:val="00AC7A8B"/>
    <w:rsid w:val="00AD4A55"/>
    <w:rsid w:val="00AE3EE2"/>
    <w:rsid w:val="00AE4070"/>
    <w:rsid w:val="00AF09A8"/>
    <w:rsid w:val="00AF7A71"/>
    <w:rsid w:val="00B0631B"/>
    <w:rsid w:val="00B07E66"/>
    <w:rsid w:val="00B11C23"/>
    <w:rsid w:val="00B124E9"/>
    <w:rsid w:val="00B14644"/>
    <w:rsid w:val="00B22D8B"/>
    <w:rsid w:val="00B27431"/>
    <w:rsid w:val="00B57677"/>
    <w:rsid w:val="00B730DB"/>
    <w:rsid w:val="00B74BC8"/>
    <w:rsid w:val="00B767E2"/>
    <w:rsid w:val="00B90F94"/>
    <w:rsid w:val="00B92EEE"/>
    <w:rsid w:val="00B94C20"/>
    <w:rsid w:val="00B96B5F"/>
    <w:rsid w:val="00BB3EA5"/>
    <w:rsid w:val="00BB5A4C"/>
    <w:rsid w:val="00BC09E4"/>
    <w:rsid w:val="00BC6D5D"/>
    <w:rsid w:val="00BC7D6D"/>
    <w:rsid w:val="00BD1FB4"/>
    <w:rsid w:val="00BF0A29"/>
    <w:rsid w:val="00BF20ED"/>
    <w:rsid w:val="00BF39B0"/>
    <w:rsid w:val="00BF4BA7"/>
    <w:rsid w:val="00BF7365"/>
    <w:rsid w:val="00C0628C"/>
    <w:rsid w:val="00C175ED"/>
    <w:rsid w:val="00C343DE"/>
    <w:rsid w:val="00C34534"/>
    <w:rsid w:val="00C348E8"/>
    <w:rsid w:val="00C46C5E"/>
    <w:rsid w:val="00C56935"/>
    <w:rsid w:val="00C65688"/>
    <w:rsid w:val="00C66934"/>
    <w:rsid w:val="00C66A80"/>
    <w:rsid w:val="00C70C6C"/>
    <w:rsid w:val="00C75370"/>
    <w:rsid w:val="00C77C7E"/>
    <w:rsid w:val="00C81D2D"/>
    <w:rsid w:val="00C95064"/>
    <w:rsid w:val="00CA00F8"/>
    <w:rsid w:val="00CA2185"/>
    <w:rsid w:val="00CB03BB"/>
    <w:rsid w:val="00CC70A1"/>
    <w:rsid w:val="00CD0852"/>
    <w:rsid w:val="00CD433C"/>
    <w:rsid w:val="00CD5D5A"/>
    <w:rsid w:val="00CD68E2"/>
    <w:rsid w:val="00CE6C4A"/>
    <w:rsid w:val="00CE7C66"/>
    <w:rsid w:val="00CF2929"/>
    <w:rsid w:val="00CF5358"/>
    <w:rsid w:val="00CF6D09"/>
    <w:rsid w:val="00D0294B"/>
    <w:rsid w:val="00D04D5C"/>
    <w:rsid w:val="00D145C9"/>
    <w:rsid w:val="00D2169F"/>
    <w:rsid w:val="00D25D17"/>
    <w:rsid w:val="00D26AB8"/>
    <w:rsid w:val="00D338AC"/>
    <w:rsid w:val="00D423FD"/>
    <w:rsid w:val="00D43FEA"/>
    <w:rsid w:val="00D47083"/>
    <w:rsid w:val="00D565E5"/>
    <w:rsid w:val="00D656CD"/>
    <w:rsid w:val="00D80A08"/>
    <w:rsid w:val="00D84A89"/>
    <w:rsid w:val="00D91846"/>
    <w:rsid w:val="00D9555B"/>
    <w:rsid w:val="00DA0338"/>
    <w:rsid w:val="00DA05C6"/>
    <w:rsid w:val="00DB0C83"/>
    <w:rsid w:val="00DB372D"/>
    <w:rsid w:val="00DC29C3"/>
    <w:rsid w:val="00DC3947"/>
    <w:rsid w:val="00DC50A8"/>
    <w:rsid w:val="00DD31B3"/>
    <w:rsid w:val="00DD47D4"/>
    <w:rsid w:val="00DF4E7E"/>
    <w:rsid w:val="00E0099F"/>
    <w:rsid w:val="00E05FD4"/>
    <w:rsid w:val="00E14ABE"/>
    <w:rsid w:val="00E21D03"/>
    <w:rsid w:val="00E37545"/>
    <w:rsid w:val="00E409BF"/>
    <w:rsid w:val="00E41B41"/>
    <w:rsid w:val="00E42B4E"/>
    <w:rsid w:val="00E43ABE"/>
    <w:rsid w:val="00E63108"/>
    <w:rsid w:val="00E63319"/>
    <w:rsid w:val="00E731C1"/>
    <w:rsid w:val="00E803CF"/>
    <w:rsid w:val="00E819C2"/>
    <w:rsid w:val="00E842BE"/>
    <w:rsid w:val="00E87876"/>
    <w:rsid w:val="00E911A5"/>
    <w:rsid w:val="00E9228C"/>
    <w:rsid w:val="00EA3CC9"/>
    <w:rsid w:val="00EA4E81"/>
    <w:rsid w:val="00EA5948"/>
    <w:rsid w:val="00EA779B"/>
    <w:rsid w:val="00EB3ADB"/>
    <w:rsid w:val="00EB3E9E"/>
    <w:rsid w:val="00EC28CE"/>
    <w:rsid w:val="00ED776B"/>
    <w:rsid w:val="00EE4850"/>
    <w:rsid w:val="00EE69D2"/>
    <w:rsid w:val="00EF0A64"/>
    <w:rsid w:val="00EF337F"/>
    <w:rsid w:val="00EF738C"/>
    <w:rsid w:val="00F02F24"/>
    <w:rsid w:val="00F11E45"/>
    <w:rsid w:val="00F13431"/>
    <w:rsid w:val="00F15B39"/>
    <w:rsid w:val="00F177DE"/>
    <w:rsid w:val="00F231B7"/>
    <w:rsid w:val="00F26F95"/>
    <w:rsid w:val="00F27478"/>
    <w:rsid w:val="00F34CE4"/>
    <w:rsid w:val="00F35D81"/>
    <w:rsid w:val="00F40F11"/>
    <w:rsid w:val="00F41996"/>
    <w:rsid w:val="00F517BD"/>
    <w:rsid w:val="00F54E69"/>
    <w:rsid w:val="00F61340"/>
    <w:rsid w:val="00F62FA9"/>
    <w:rsid w:val="00F7614D"/>
    <w:rsid w:val="00F81C4A"/>
    <w:rsid w:val="00F846F5"/>
    <w:rsid w:val="00F939F6"/>
    <w:rsid w:val="00F95D35"/>
    <w:rsid w:val="00FA01A8"/>
    <w:rsid w:val="00FB2DBF"/>
    <w:rsid w:val="00FD08C5"/>
    <w:rsid w:val="00FD252B"/>
    <w:rsid w:val="00FD2AE8"/>
    <w:rsid w:val="00FD4944"/>
    <w:rsid w:val="00FE109A"/>
    <w:rsid w:val="00FE704E"/>
    <w:rsid w:val="00FE750A"/>
    <w:rsid w:val="00FF2706"/>
    <w:rsid w:val="00FF2A13"/>
    <w:rsid w:val="00FF2A89"/>
    <w:rsid w:val="00FF4878"/>
    <w:rsid w:val="00FF68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2821"/>
    <w:pPr>
      <w:suppressAutoHyphens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">
    <w:name w:val="Основной шрифт абзаца1"/>
    <w:uiPriority w:val="99"/>
    <w:rsid w:val="007F2821"/>
  </w:style>
  <w:style w:type="character" w:customStyle="1" w:styleId="10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">
    <w:name w:val="Основной текст Знак"/>
    <w:uiPriority w:val="99"/>
    <w:rsid w:val="007F2821"/>
    <w:rPr>
      <w:sz w:val="24"/>
    </w:rPr>
  </w:style>
  <w:style w:type="character" w:customStyle="1" w:styleId="a0">
    <w:name w:val="Нижний колонтитул Знак"/>
    <w:uiPriority w:val="99"/>
    <w:rsid w:val="007F2821"/>
    <w:rPr>
      <w:sz w:val="24"/>
    </w:rPr>
  </w:style>
  <w:style w:type="character" w:styleId="PageNumber">
    <w:name w:val="page number"/>
    <w:basedOn w:val="DefaultParagraphFont"/>
    <w:uiPriority w:val="99"/>
    <w:rsid w:val="007F2821"/>
    <w:rPr>
      <w:rFonts w:cs="Times New Roman"/>
    </w:rPr>
  </w:style>
  <w:style w:type="character" w:customStyle="1" w:styleId="a1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2">
    <w:name w:val="Схема документа Знак"/>
    <w:uiPriority w:val="99"/>
    <w:rsid w:val="007F2821"/>
    <w:rPr>
      <w:sz w:val="2"/>
    </w:rPr>
  </w:style>
  <w:style w:type="character" w:customStyle="1" w:styleId="a3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4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Hyperlink">
    <w:name w:val="Hyperlink"/>
    <w:basedOn w:val="DefaultParagraphFont"/>
    <w:uiPriority w:val="99"/>
    <w:rsid w:val="007F2821"/>
    <w:rPr>
      <w:rFonts w:cs="Times New Roman"/>
      <w:color w:val="000080"/>
      <w:u w:val="single"/>
    </w:rPr>
  </w:style>
  <w:style w:type="character" w:customStyle="1" w:styleId="a5">
    <w:name w:val="Маркеры списка"/>
    <w:uiPriority w:val="99"/>
    <w:rsid w:val="007F2821"/>
    <w:rPr>
      <w:rFonts w:ascii="OpenSymbol" w:hAnsi="OpenSymbol"/>
    </w:rPr>
  </w:style>
  <w:style w:type="paragraph" w:customStyle="1" w:styleId="a6">
    <w:name w:val="Заголовок"/>
    <w:basedOn w:val="Normal"/>
    <w:next w:val="BodyText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7F2821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List">
    <w:name w:val="List"/>
    <w:basedOn w:val="BodyText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1">
    <w:name w:val="Название1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2">
    <w:name w:val="Указатель1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Footer">
    <w:name w:val="footer"/>
    <w:basedOn w:val="Normal"/>
    <w:link w:val="FooterChar"/>
    <w:uiPriority w:val="99"/>
    <w:rsid w:val="007F2821"/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Header">
    <w:name w:val="header"/>
    <w:basedOn w:val="Normal"/>
    <w:link w:val="HeaderChar"/>
    <w:uiPriority w:val="99"/>
    <w:rsid w:val="007F2821"/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Normal"/>
    <w:uiPriority w:val="99"/>
    <w:rsid w:val="007F2821"/>
    <w:pPr>
      <w:spacing w:after="120" w:line="480" w:lineRule="auto"/>
    </w:pPr>
  </w:style>
  <w:style w:type="paragraph" w:customStyle="1" w:styleId="13">
    <w:name w:val="Схема документа1"/>
    <w:basedOn w:val="Normal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BalloonText">
    <w:name w:val="Balloon Text"/>
    <w:basedOn w:val="Normal"/>
    <w:link w:val="BalloonTextChar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7">
    <w:name w:val="Содержимое таблицы"/>
    <w:basedOn w:val="Normal"/>
    <w:uiPriority w:val="99"/>
    <w:rsid w:val="007F2821"/>
    <w:pPr>
      <w:suppressLineNumbers/>
    </w:pPr>
  </w:style>
  <w:style w:type="paragraph" w:customStyle="1" w:styleId="a8">
    <w:name w:val="Заголовок таблицы"/>
    <w:basedOn w:val="a7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Normal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Normal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Normal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Normal"/>
    <w:uiPriority w:val="99"/>
    <w:rsid w:val="007F2821"/>
    <w:rPr>
      <w:b/>
      <w:bCs/>
      <w:color w:val="0000FF"/>
    </w:rPr>
  </w:style>
  <w:style w:type="paragraph" w:styleId="ListParagraph">
    <w:name w:val="List Paragraph"/>
    <w:basedOn w:val="Normal"/>
    <w:uiPriority w:val="99"/>
    <w:qFormat/>
    <w:rsid w:val="00CA218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5963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91</TotalTime>
  <Pages>2</Pages>
  <Words>260</Words>
  <Characters>1485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User5</dc:creator>
  <cp:keywords/>
  <dc:description/>
  <cp:lastModifiedBy>om_kotysko</cp:lastModifiedBy>
  <cp:revision>25</cp:revision>
  <cp:lastPrinted>2017-03-24T08:48:00Z</cp:lastPrinted>
  <dcterms:created xsi:type="dcterms:W3CDTF">2016-11-21T14:24:00Z</dcterms:created>
  <dcterms:modified xsi:type="dcterms:W3CDTF">2017-03-24T08:49:00Z</dcterms:modified>
</cp:coreProperties>
</file>